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E6" w:rsidRPr="003B55FA" w:rsidRDefault="00355DE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проект</w:t>
      </w:r>
    </w:p>
    <w:p w:rsidR="00355DE6" w:rsidRPr="003B55FA" w:rsidRDefault="00355DE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355DE6" w:rsidRPr="003B55FA" w:rsidRDefault="00355DE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СЕЛЬСОВЕТА </w:t>
      </w:r>
    </w:p>
    <w:p w:rsidR="00355DE6" w:rsidRPr="003B55FA" w:rsidRDefault="00355DE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355DE6" w:rsidRPr="003B55FA" w:rsidRDefault="00355DE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355DE6" w:rsidRPr="003B55FA" w:rsidRDefault="00355DE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355DE6" w:rsidRPr="003B55FA" w:rsidRDefault="00355DE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355DE6" w:rsidRPr="003B55FA" w:rsidRDefault="00355DE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355DE6" w:rsidRPr="003B55FA" w:rsidRDefault="00355DE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355DE6" w:rsidRPr="003B55FA" w:rsidRDefault="00355DE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355DE6" w:rsidRDefault="00355DE6" w:rsidP="003F26A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/>
          <w:b/>
          <w:bCs/>
          <w:sz w:val="28"/>
          <w:szCs w:val="28"/>
        </w:rPr>
      </w:pPr>
      <w:r w:rsidRPr="004B5120">
        <w:rPr>
          <w:rFonts w:ascii="Times New Roman" w:hAnsi="Times New Roman"/>
          <w:b/>
          <w:sz w:val="28"/>
          <w:szCs w:val="28"/>
          <w:lang w:eastAsia="ar-SA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 xml:space="preserve">Предоставление земельных участков, находящихся </w:t>
      </w:r>
    </w:p>
    <w:p w:rsidR="00355DE6" w:rsidRDefault="00355DE6" w:rsidP="003F26A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муниципальной собственности, расположенных </w:t>
      </w:r>
    </w:p>
    <w:p w:rsidR="00355DE6" w:rsidRDefault="00355DE6" w:rsidP="003F26A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территории сельского поселения, в постоянное </w:t>
      </w:r>
    </w:p>
    <w:p w:rsidR="00355DE6" w:rsidRPr="004B5120" w:rsidRDefault="00355DE6" w:rsidP="003F26A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(бессрочное) и безвозмездное пользование</w:t>
      </w:r>
      <w:r w:rsidRPr="004B5120"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:rsidR="00355DE6" w:rsidRPr="003B55FA" w:rsidRDefault="00355DE6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/>
          <w:b/>
          <w:sz w:val="28"/>
          <w:szCs w:val="28"/>
          <w:lang w:eastAsia="ar-SA"/>
        </w:rPr>
      </w:pPr>
    </w:p>
    <w:p w:rsidR="00355DE6" w:rsidRPr="003B55FA" w:rsidRDefault="00355DE6" w:rsidP="003B55F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>
        <w:rPr>
          <w:rFonts w:ascii="Times New Roman" w:hAnsi="Times New Roman"/>
          <w:sz w:val="28"/>
          <w:szCs w:val="28"/>
          <w:lang w:eastAsia="en-US"/>
        </w:rPr>
        <w:t>от 29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, Администрация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ПОСТАНОВЛЯЕТ:</w:t>
      </w:r>
    </w:p>
    <w:p w:rsidR="00355DE6" w:rsidRPr="004B5120" w:rsidRDefault="00355DE6" w:rsidP="003B55F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4B5120">
        <w:rPr>
          <w:rFonts w:ascii="Times New Roman" w:hAnsi="Times New Roman"/>
          <w:sz w:val="28"/>
          <w:szCs w:val="28"/>
          <w:lang w:eastAsia="ar-SA"/>
        </w:rPr>
        <w:t>«</w:t>
      </w:r>
      <w:r w:rsidRPr="005D7A54">
        <w:rPr>
          <w:rFonts w:ascii="Times New Roman" w:hAnsi="Times New Roman"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Pr="004B5120">
        <w:rPr>
          <w:rFonts w:ascii="Times New Roman" w:hAnsi="Times New Roman"/>
          <w:sz w:val="28"/>
          <w:szCs w:val="28"/>
          <w:lang w:eastAsia="ar-SA"/>
        </w:rPr>
        <w:t>».</w:t>
      </w:r>
    </w:p>
    <w:p w:rsidR="00355DE6" w:rsidRPr="005D7A54" w:rsidRDefault="00355DE6" w:rsidP="005D7A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 xml:space="preserve">Пристенского сельсовета </w:t>
      </w:r>
      <w:r>
        <w:rPr>
          <w:rFonts w:ascii="Times New Roman" w:hAnsi="Times New Roman"/>
          <w:sz w:val="28"/>
          <w:szCs w:val="28"/>
        </w:rPr>
        <w:t xml:space="preserve">от 18 июня 2018г. №47 </w:t>
      </w:r>
      <w:r w:rsidRPr="005D7A54">
        <w:rPr>
          <w:rFonts w:ascii="Times New Roman" w:hAnsi="Times New Roman"/>
          <w:sz w:val="28"/>
          <w:szCs w:val="28"/>
        </w:rPr>
        <w:t>«Об утверждении Административного регламента по предоставлению муниципальной услуги «</w:t>
      </w:r>
      <w:r w:rsidRPr="005D7A54">
        <w:rPr>
          <w:rFonts w:ascii="Times New Roman" w:hAnsi="Times New Roman"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Pr="005D7A54">
        <w:rPr>
          <w:rFonts w:ascii="Times New Roman" w:hAnsi="Times New Roman"/>
          <w:sz w:val="28"/>
          <w:szCs w:val="28"/>
        </w:rPr>
        <w:t>»</w:t>
      </w:r>
      <w:r w:rsidRPr="00C20932">
        <w:rPr>
          <w:rFonts w:ascii="Times New Roman" w:hAnsi="Times New Roman"/>
          <w:sz w:val="28"/>
          <w:szCs w:val="28"/>
          <w:lang w:eastAsia="ar-SA"/>
        </w:rPr>
        <w:t>.</w:t>
      </w:r>
    </w:p>
    <w:p w:rsidR="00355DE6" w:rsidRPr="003B55FA" w:rsidRDefault="00355DE6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3. Контроль за исполнением настоящего постановления оставляю за собой.</w:t>
      </w:r>
    </w:p>
    <w:p w:rsidR="00355DE6" w:rsidRPr="003B55FA" w:rsidRDefault="00355DE6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355DE6" w:rsidRPr="003B55FA" w:rsidRDefault="00355DE6" w:rsidP="00C2093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55DE6" w:rsidRPr="003B55FA" w:rsidRDefault="00355DE6" w:rsidP="00C2093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355DE6" w:rsidRPr="003B55FA" w:rsidRDefault="00355DE6" w:rsidP="003B55FA">
      <w:pPr>
        <w:suppressAutoHyphens/>
        <w:rPr>
          <w:rFonts w:ascii="Times New Roman" w:hAnsi="Times New Roman"/>
          <w:sz w:val="28"/>
          <w:szCs w:val="28"/>
          <w:lang w:eastAsia="ar-SA"/>
        </w:rPr>
      </w:pPr>
    </w:p>
    <w:p w:rsidR="00355DE6" w:rsidRPr="003B55FA" w:rsidRDefault="00355DE6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</w:p>
    <w:p w:rsidR="00355DE6" w:rsidRPr="003B55FA" w:rsidRDefault="00355DE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С.Е.Некипелов</w:t>
      </w:r>
    </w:p>
    <w:p w:rsidR="00355DE6" w:rsidRDefault="00355DE6"/>
    <w:sectPr w:rsidR="00355DE6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CE7"/>
    <w:rsid w:val="00023493"/>
    <w:rsid w:val="000B3341"/>
    <w:rsid w:val="00310B04"/>
    <w:rsid w:val="00355DE6"/>
    <w:rsid w:val="00394CE7"/>
    <w:rsid w:val="003B55FA"/>
    <w:rsid w:val="003F26A0"/>
    <w:rsid w:val="004A37D6"/>
    <w:rsid w:val="004B5120"/>
    <w:rsid w:val="004C0A19"/>
    <w:rsid w:val="0051162E"/>
    <w:rsid w:val="005D7A54"/>
    <w:rsid w:val="005E6C87"/>
    <w:rsid w:val="00651ADB"/>
    <w:rsid w:val="006E7BE2"/>
    <w:rsid w:val="007325C1"/>
    <w:rsid w:val="00886C0A"/>
    <w:rsid w:val="00C20932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uiPriority w:val="99"/>
    <w:rsid w:val="007325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">
    <w:name w:val="Знак Знак5 Знак Знак"/>
    <w:basedOn w:val="Normal"/>
    <w:uiPriority w:val="99"/>
    <w:rsid w:val="00C20932"/>
    <w:pPr>
      <w:spacing w:before="100" w:beforeAutospacing="1" w:after="100" w:afterAutospacing="1" w:line="240" w:lineRule="auto"/>
    </w:pPr>
    <w:rPr>
      <w:rFonts w:ascii="Tahoma" w:hAnsi="Tahom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280</Words>
  <Characters>1602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12</cp:revision>
  <dcterms:created xsi:type="dcterms:W3CDTF">2018-11-16T08:08:00Z</dcterms:created>
  <dcterms:modified xsi:type="dcterms:W3CDTF">2018-12-07T11:23:00Z</dcterms:modified>
</cp:coreProperties>
</file>